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8CE0D" w14:textId="77777777" w:rsidR="00865497" w:rsidRDefault="00865497" w:rsidP="00865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SWYNEY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A35ADF4" w14:textId="77777777" w:rsidR="00865497" w:rsidRDefault="00865497" w:rsidP="00865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Hambury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85F2C67" w14:textId="77777777" w:rsidR="00865497" w:rsidRDefault="00865497" w:rsidP="00865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373F30" w14:textId="77777777" w:rsidR="00865497" w:rsidRDefault="00865497" w:rsidP="00865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7FF121" w14:textId="77777777" w:rsidR="00865497" w:rsidRDefault="00865497" w:rsidP="00865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4752268D" w14:textId="77777777" w:rsidR="00865497" w:rsidRDefault="00865497" w:rsidP="00865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359DC578" w14:textId="77777777" w:rsidR="00865497" w:rsidRDefault="00865497" w:rsidP="00865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Worcestershire, except Worcester, the taxes of a fifteenth and a tenth.</w:t>
      </w:r>
    </w:p>
    <w:p w14:paraId="00AD4E29" w14:textId="77777777" w:rsidR="00865497" w:rsidRDefault="00865497" w:rsidP="00865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p.64)</w:t>
      </w:r>
    </w:p>
    <w:p w14:paraId="139C2BE7" w14:textId="77777777" w:rsidR="00865497" w:rsidRDefault="00865497" w:rsidP="00865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CE873" w14:textId="77777777" w:rsidR="00865497" w:rsidRDefault="00865497" w:rsidP="00865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7E7D93" w14:textId="77777777" w:rsidR="00865497" w:rsidRDefault="00865497" w:rsidP="00865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p w14:paraId="0FA4F1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75715" w14:textId="77777777" w:rsidR="00865497" w:rsidRDefault="00865497" w:rsidP="009139A6">
      <w:r>
        <w:separator/>
      </w:r>
    </w:p>
  </w:endnote>
  <w:endnote w:type="continuationSeparator" w:id="0">
    <w:p w14:paraId="25075CC1" w14:textId="77777777" w:rsidR="00865497" w:rsidRDefault="008654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5DE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AE4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89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AD21F" w14:textId="77777777" w:rsidR="00865497" w:rsidRDefault="00865497" w:rsidP="009139A6">
      <w:r>
        <w:separator/>
      </w:r>
    </w:p>
  </w:footnote>
  <w:footnote w:type="continuationSeparator" w:id="0">
    <w:p w14:paraId="4071FD69" w14:textId="77777777" w:rsidR="00865497" w:rsidRDefault="008654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291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B7F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4E2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497"/>
    <w:rsid w:val="000666E0"/>
    <w:rsid w:val="002510B7"/>
    <w:rsid w:val="005C130B"/>
    <w:rsid w:val="00826F5C"/>
    <w:rsid w:val="0086549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4CC12"/>
  <w15:chartTrackingRefBased/>
  <w15:docId w15:val="{C4F61155-A2BD-4D37-8085-3D20897E7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2021-11-02T07:36:00Z</dcterms:created>
  <dcterms:modified xsi:type="dcterms:W3CDTF">2021-11-02T07:36:00Z</dcterms:modified>
</cp:coreProperties>
</file>